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B76F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Thomas MABBIS, the elder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fl.1509)</w:t>
      </w:r>
    </w:p>
    <w:p w14:paraId="59BC14FC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Kelling</w:t>
      </w:r>
      <w:proofErr w:type="spellEnd"/>
      <w:r w:rsidRPr="0047582A">
        <w:rPr>
          <w:rStyle w:val="s1"/>
        </w:rPr>
        <w:t>, Norfolk.</w:t>
      </w:r>
    </w:p>
    <w:p w14:paraId="1F7DE476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</w:p>
    <w:p w14:paraId="3BB23F56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</w:p>
    <w:p w14:paraId="4034901F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3B89D2D9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239)</w:t>
      </w:r>
    </w:p>
    <w:p w14:paraId="316AA3A7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</w:p>
    <w:p w14:paraId="631508D2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</w:p>
    <w:p w14:paraId="3900413F" w14:textId="77777777" w:rsidR="00C52E95" w:rsidRPr="0047582A" w:rsidRDefault="00C52E95" w:rsidP="00C52E95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 September 2021</w:t>
      </w:r>
    </w:p>
    <w:p w14:paraId="2B093ADD" w14:textId="1CCA4740" w:rsidR="00BA00AB" w:rsidRPr="0035314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BA00AB" w:rsidRPr="003531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0552B" w14:textId="77777777" w:rsidR="00C52E95" w:rsidRDefault="00C52E95" w:rsidP="009139A6">
      <w:r>
        <w:separator/>
      </w:r>
    </w:p>
  </w:endnote>
  <w:endnote w:type="continuationSeparator" w:id="0">
    <w:p w14:paraId="613DB5BE" w14:textId="77777777" w:rsidR="00C52E95" w:rsidRDefault="00C52E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F27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AB4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45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3F30C" w14:textId="77777777" w:rsidR="00C52E95" w:rsidRDefault="00C52E95" w:rsidP="009139A6">
      <w:r>
        <w:separator/>
      </w:r>
    </w:p>
  </w:footnote>
  <w:footnote w:type="continuationSeparator" w:id="0">
    <w:p w14:paraId="0AC2B9AE" w14:textId="77777777" w:rsidR="00C52E95" w:rsidRDefault="00C52E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E62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D6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0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E95"/>
    <w:rsid w:val="000666E0"/>
    <w:rsid w:val="002510B7"/>
    <w:rsid w:val="00353145"/>
    <w:rsid w:val="005C130B"/>
    <w:rsid w:val="00826F5C"/>
    <w:rsid w:val="009139A6"/>
    <w:rsid w:val="009448BB"/>
    <w:rsid w:val="00A3176C"/>
    <w:rsid w:val="00AE65F8"/>
    <w:rsid w:val="00BA00AB"/>
    <w:rsid w:val="00C52E9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3A1F1"/>
  <w15:chartTrackingRefBased/>
  <w15:docId w15:val="{5C2A3FCC-5D26-4C94-9A9E-FD5E80E3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52E95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C52E9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2021-09-26T14:24:00Z</dcterms:created>
  <dcterms:modified xsi:type="dcterms:W3CDTF">2021-09-26T14:39:00Z</dcterms:modified>
</cp:coreProperties>
</file>